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10" w:rsidRPr="00AD7A48" w:rsidRDefault="00DC0B10" w:rsidP="00AD7A48">
      <w:pPr>
        <w:jc w:val="center"/>
        <w:rPr>
          <w:rFonts w:ascii="黑体" w:eastAsia="黑体" w:hAnsi="黑体"/>
          <w:b/>
          <w:noProof/>
          <w:sz w:val="30"/>
          <w:szCs w:val="30"/>
        </w:rPr>
      </w:pPr>
      <w:r w:rsidRPr="00AD7A48">
        <w:rPr>
          <w:rFonts w:ascii="黑体" w:eastAsia="黑体" w:hAnsi="黑体" w:hint="eastAsia"/>
          <w:b/>
          <w:noProof/>
          <w:sz w:val="30"/>
          <w:szCs w:val="30"/>
        </w:rPr>
        <w:t>搭积木比赛（从三个不同方向观察物体）导学单</w:t>
      </w:r>
    </w:p>
    <w:tbl>
      <w:tblPr>
        <w:tblpPr w:leftFromText="180" w:rightFromText="180" w:vertAnchor="text" w:horzAnchor="margin" w:tblpY="470"/>
        <w:tblW w:w="8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48"/>
        <w:gridCol w:w="1031"/>
      </w:tblGrid>
      <w:tr w:rsidR="00DC0B10" w:rsidTr="0080008F">
        <w:trPr>
          <w:trHeight w:val="1129"/>
        </w:trPr>
        <w:tc>
          <w:tcPr>
            <w:tcW w:w="8979" w:type="dxa"/>
            <w:gridSpan w:val="2"/>
            <w:tcBorders>
              <w:bottom w:val="single" w:sz="4" w:space="0" w:color="auto"/>
            </w:tcBorders>
          </w:tcPr>
          <w:p w:rsidR="00DC0B10" w:rsidRDefault="00DC0B10" w:rsidP="00F07055">
            <w:pPr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DC0B10" w:rsidRPr="00256E54" w:rsidRDefault="00DC0B10" w:rsidP="005E1513">
            <w:pPr>
              <w:rPr>
                <w:sz w:val="24"/>
                <w:szCs w:val="24"/>
              </w:rPr>
            </w:pPr>
            <w:r w:rsidRPr="00256E54">
              <w:rPr>
                <w:sz w:val="24"/>
                <w:szCs w:val="24"/>
              </w:rPr>
              <w:t>1</w:t>
            </w:r>
            <w:r w:rsidRPr="00256E54">
              <w:rPr>
                <w:rFonts w:hint="eastAsia"/>
                <w:sz w:val="24"/>
                <w:szCs w:val="24"/>
              </w:rPr>
              <w:t>、通过观察、操作、想象等活动正确辨认从不同方向（正面、左面、上面）观察到的立体图形（</w:t>
            </w:r>
            <w:r w:rsidRPr="00256E54">
              <w:rPr>
                <w:sz w:val="24"/>
                <w:szCs w:val="24"/>
              </w:rPr>
              <w:t>5</w:t>
            </w:r>
            <w:r w:rsidRPr="00256E54">
              <w:rPr>
                <w:rFonts w:hint="eastAsia"/>
                <w:sz w:val="24"/>
                <w:szCs w:val="24"/>
              </w:rPr>
              <w:t>个小正方体组合）的形状，并能画出相应的平面图形。</w:t>
            </w:r>
          </w:p>
          <w:p w:rsidR="00DC0B10" w:rsidRDefault="00DC0B10" w:rsidP="005E1513">
            <w:pPr>
              <w:rPr>
                <w:sz w:val="24"/>
                <w:szCs w:val="24"/>
              </w:rPr>
            </w:pPr>
            <w:r w:rsidRPr="00256E54">
              <w:rPr>
                <w:sz w:val="24"/>
                <w:szCs w:val="24"/>
              </w:rPr>
              <w:t>2</w:t>
            </w:r>
            <w:r w:rsidRPr="00256E54">
              <w:rPr>
                <w:rFonts w:hint="eastAsia"/>
                <w:sz w:val="24"/>
                <w:szCs w:val="24"/>
              </w:rPr>
              <w:t>、能根据给出的三个方向的平面图形还原立体图形，明确三个方向观察可以确定立体图形的形状。</w:t>
            </w:r>
          </w:p>
        </w:tc>
      </w:tr>
      <w:tr w:rsidR="00DC0B10" w:rsidTr="0080008F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10" w:rsidRPr="00FD1244" w:rsidRDefault="00DC0B10" w:rsidP="0080008F">
            <w:pPr>
              <w:rPr>
                <w:sz w:val="24"/>
                <w:szCs w:val="24"/>
              </w:rPr>
            </w:pPr>
            <w:r w:rsidRPr="00FD1244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 w:rsidRPr="00FD1244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DC0B10" w:rsidRPr="00FD1244" w:rsidRDefault="00DC0B10" w:rsidP="0080008F">
            <w:pPr>
              <w:rPr>
                <w:b/>
                <w:sz w:val="24"/>
                <w:szCs w:val="24"/>
              </w:rPr>
            </w:pPr>
            <w:r w:rsidRPr="00FD1244">
              <w:rPr>
                <w:rFonts w:hint="eastAsia"/>
                <w:b/>
                <w:sz w:val="24"/>
                <w:szCs w:val="24"/>
              </w:rPr>
              <w:t>一、</w:t>
            </w:r>
            <w:r>
              <w:rPr>
                <w:rFonts w:hint="eastAsia"/>
                <w:b/>
                <w:sz w:val="24"/>
                <w:szCs w:val="24"/>
              </w:rPr>
              <w:t>我来探索</w:t>
            </w:r>
            <w:r w:rsidRPr="00FD1244">
              <w:rPr>
                <w:rFonts w:hint="eastAsia"/>
                <w:b/>
                <w:sz w:val="24"/>
                <w:szCs w:val="24"/>
              </w:rPr>
              <w:t>。</w:t>
            </w:r>
          </w:p>
          <w:p w:rsidR="00DC0B10" w:rsidRDefault="00DC0B10" w:rsidP="00ED7891">
            <w:r>
              <w:object w:dxaOrig="9510" w:dyaOrig="31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5.5pt;height:128.25pt" o:ole="">
                  <v:imagedata r:id="rId7" o:title=""/>
                </v:shape>
                <o:OLEObject Type="Embed" ProgID="Paint.Picture" ShapeID="_x0000_i1025" DrawAspect="Content" ObjectID="_1534428701" r:id="rId8"/>
              </w:object>
            </w:r>
          </w:p>
          <w:p w:rsidR="00DC0B10" w:rsidRDefault="00DC0B10" w:rsidP="00ED7891">
            <w:pPr>
              <w:rPr>
                <w:sz w:val="24"/>
                <w:szCs w:val="24"/>
              </w:rPr>
            </w:pPr>
          </w:p>
          <w:p w:rsidR="00DC0B10" w:rsidRDefault="00DC0B10" w:rsidP="00ED7891">
            <w:r>
              <w:object w:dxaOrig="9060" w:dyaOrig="1185">
                <v:shape id="_x0000_i1026" type="#_x0000_t75" style="width:380.25pt;height:49.5pt" o:ole="">
                  <v:imagedata r:id="rId9" o:title=""/>
                </v:shape>
                <o:OLEObject Type="Embed" ProgID="Paint.Picture" ShapeID="_x0000_i1026" DrawAspect="Content" ObjectID="_1534428702" r:id="rId10"/>
              </w:object>
            </w:r>
          </w:p>
          <w:p w:rsidR="00DC0B10" w:rsidRDefault="00DC0B10" w:rsidP="00ED7891">
            <w:pPr>
              <w:rPr>
                <w:sz w:val="24"/>
                <w:szCs w:val="24"/>
              </w:rPr>
            </w:pPr>
          </w:p>
          <w:p w:rsidR="00DC0B10" w:rsidRDefault="00DC0B10" w:rsidP="00ED7891">
            <w:r>
              <w:object w:dxaOrig="9435" w:dyaOrig="1080">
                <v:shape id="_x0000_i1027" type="#_x0000_t75" style="width:377.25pt;height:43.5pt" o:ole="">
                  <v:imagedata r:id="rId11" o:title=""/>
                </v:shape>
                <o:OLEObject Type="Embed" ProgID="Paint.Picture" ShapeID="_x0000_i1027" DrawAspect="Content" ObjectID="_1534428703" r:id="rId12"/>
              </w:object>
            </w:r>
          </w:p>
          <w:p w:rsidR="00DC0B10" w:rsidRDefault="00DC0B10" w:rsidP="00ED7891">
            <w:pPr>
              <w:rPr>
                <w:sz w:val="24"/>
                <w:szCs w:val="24"/>
              </w:rPr>
            </w:pPr>
          </w:p>
          <w:p w:rsidR="00DC0B10" w:rsidRDefault="00DC0B10" w:rsidP="00A35673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二、我来试一试</w:t>
            </w:r>
          </w:p>
          <w:p w:rsidR="00DC0B10" w:rsidRDefault="00DC0B10" w:rsidP="00A35673">
            <w:pPr>
              <w:spacing w:line="360" w:lineRule="auto"/>
            </w:pPr>
            <w:r>
              <w:object w:dxaOrig="8655" w:dyaOrig="2670">
                <v:shape id="_x0000_i1028" type="#_x0000_t75" style="width:385.5pt;height:117.75pt" o:ole="">
                  <v:imagedata r:id="rId13" o:title=""/>
                </v:shape>
                <o:OLEObject Type="Embed" ProgID="Paint.Picture" ShapeID="_x0000_i1028" DrawAspect="Content" ObjectID="_1534428704" r:id="rId14"/>
              </w:object>
            </w:r>
          </w:p>
          <w:p w:rsidR="00DC0B10" w:rsidRPr="00FD1244" w:rsidRDefault="00DC0B10" w:rsidP="00A35673">
            <w:pPr>
              <w:spacing w:line="360" w:lineRule="auto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0B10" w:rsidRDefault="00DC0B10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DC0B10" w:rsidRDefault="00DC0B10" w:rsidP="0080008F">
            <w:pPr>
              <w:rPr>
                <w:sz w:val="24"/>
                <w:szCs w:val="24"/>
              </w:rPr>
            </w:pPr>
          </w:p>
          <w:p w:rsidR="00DC0B10" w:rsidRDefault="00DC0B10" w:rsidP="0080008F">
            <w:pPr>
              <w:rPr>
                <w:sz w:val="24"/>
                <w:szCs w:val="24"/>
              </w:rPr>
            </w:pPr>
          </w:p>
          <w:p w:rsidR="00DC0B10" w:rsidRDefault="00DC0B10" w:rsidP="0080008F">
            <w:pPr>
              <w:rPr>
                <w:sz w:val="24"/>
                <w:szCs w:val="24"/>
              </w:rPr>
            </w:pPr>
          </w:p>
        </w:tc>
      </w:tr>
      <w:tr w:rsidR="00DC0B10" w:rsidTr="0080008F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10" w:rsidRPr="00FD1244" w:rsidRDefault="00DC0B10" w:rsidP="0080008F">
            <w:pPr>
              <w:rPr>
                <w:rFonts w:ascii="黑体" w:eastAsia="黑体" w:hAnsi="黑体"/>
                <w:b/>
                <w:sz w:val="24"/>
                <w:szCs w:val="24"/>
              </w:rPr>
            </w:pPr>
            <w:r w:rsidRPr="00FD1244"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 w:rsidRPr="00FD1244"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 w:rsidRPr="00FD1244">
              <w:rPr>
                <w:rFonts w:hint="eastAsia"/>
                <w:sz w:val="24"/>
                <w:szCs w:val="24"/>
              </w:rPr>
              <w:t>自我评价</w:t>
            </w:r>
            <w:r w:rsidRPr="00FD1244">
              <w:rPr>
                <w:sz w:val="24"/>
                <w:szCs w:val="24"/>
              </w:rPr>
              <w:t xml:space="preserve"> </w:t>
            </w:r>
            <w:r w:rsidRPr="00FD1244"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DC0B10" w:rsidRDefault="00DC0B10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DC0B10" w:rsidTr="0080008F">
        <w:trPr>
          <w:trHeight w:val="593"/>
        </w:trPr>
        <w:tc>
          <w:tcPr>
            <w:tcW w:w="7948" w:type="dxa"/>
            <w:tcBorders>
              <w:top w:val="single" w:sz="4" w:space="0" w:color="auto"/>
              <w:right w:val="single" w:sz="4" w:space="0" w:color="auto"/>
            </w:tcBorders>
          </w:tcPr>
          <w:p w:rsidR="00DC0B10" w:rsidRPr="00FD1244" w:rsidRDefault="00DC0B10" w:rsidP="0080008F">
            <w:pPr>
              <w:rPr>
                <w:rFonts w:ascii="黑体" w:eastAsia="黑体" w:hAnsi="黑体"/>
                <w:b/>
                <w:sz w:val="24"/>
                <w:szCs w:val="24"/>
              </w:rPr>
            </w:pPr>
            <w:r w:rsidRPr="00FD1244"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DC0B10" w:rsidRDefault="00DC0B10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DC0B10" w:rsidRDefault="00DC0B10" w:rsidP="00E74339">
      <w:pPr>
        <w:spacing w:line="240" w:lineRule="atLeast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sectPr w:rsidR="00DC0B10" w:rsidSect="003C70E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B10" w:rsidRDefault="00DC0B10">
      <w:r>
        <w:separator/>
      </w:r>
    </w:p>
  </w:endnote>
  <w:endnote w:type="continuationSeparator" w:id="0">
    <w:p w:rsidR="00DC0B10" w:rsidRDefault="00DC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B10" w:rsidRDefault="00DC0B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B10" w:rsidRDefault="00DC0B1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B10" w:rsidRDefault="00DC0B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B10" w:rsidRDefault="00DC0B10">
      <w:r>
        <w:separator/>
      </w:r>
    </w:p>
  </w:footnote>
  <w:footnote w:type="continuationSeparator" w:id="0">
    <w:p w:rsidR="00DC0B10" w:rsidRDefault="00DC0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B10" w:rsidRDefault="00DC0B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B10" w:rsidRDefault="00DC0B10" w:rsidP="00D55EB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B10" w:rsidRDefault="00DC0B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003B"/>
    <w:rsid w:val="00007A6E"/>
    <w:rsid w:val="0001705A"/>
    <w:rsid w:val="00026C0A"/>
    <w:rsid w:val="0003230E"/>
    <w:rsid w:val="00061D8F"/>
    <w:rsid w:val="00067C88"/>
    <w:rsid w:val="00073530"/>
    <w:rsid w:val="000822AB"/>
    <w:rsid w:val="00084666"/>
    <w:rsid w:val="000B6813"/>
    <w:rsid w:val="000C1931"/>
    <w:rsid w:val="00102CA3"/>
    <w:rsid w:val="00147F93"/>
    <w:rsid w:val="00153BF1"/>
    <w:rsid w:val="001546C7"/>
    <w:rsid w:val="001E7A19"/>
    <w:rsid w:val="001F1C44"/>
    <w:rsid w:val="0020656B"/>
    <w:rsid w:val="00221E5C"/>
    <w:rsid w:val="00233EE3"/>
    <w:rsid w:val="00247BEC"/>
    <w:rsid w:val="00256E54"/>
    <w:rsid w:val="00257A7C"/>
    <w:rsid w:val="0026157F"/>
    <w:rsid w:val="00266482"/>
    <w:rsid w:val="00282ED8"/>
    <w:rsid w:val="00293432"/>
    <w:rsid w:val="002A363F"/>
    <w:rsid w:val="002C79D1"/>
    <w:rsid w:val="002D4AE7"/>
    <w:rsid w:val="002F7AF1"/>
    <w:rsid w:val="00302717"/>
    <w:rsid w:val="00310344"/>
    <w:rsid w:val="00314790"/>
    <w:rsid w:val="00322C1D"/>
    <w:rsid w:val="00332A66"/>
    <w:rsid w:val="0034267B"/>
    <w:rsid w:val="00343A4B"/>
    <w:rsid w:val="00357585"/>
    <w:rsid w:val="00370323"/>
    <w:rsid w:val="00384982"/>
    <w:rsid w:val="00390F3F"/>
    <w:rsid w:val="00393564"/>
    <w:rsid w:val="003A2E79"/>
    <w:rsid w:val="003B18D9"/>
    <w:rsid w:val="003B62DE"/>
    <w:rsid w:val="003C00BC"/>
    <w:rsid w:val="003C68F6"/>
    <w:rsid w:val="003C70EA"/>
    <w:rsid w:val="003D0060"/>
    <w:rsid w:val="003D1753"/>
    <w:rsid w:val="004542AF"/>
    <w:rsid w:val="00461EF6"/>
    <w:rsid w:val="004718F5"/>
    <w:rsid w:val="004918D8"/>
    <w:rsid w:val="004A524B"/>
    <w:rsid w:val="004B598D"/>
    <w:rsid w:val="005277F1"/>
    <w:rsid w:val="005764BB"/>
    <w:rsid w:val="0058091F"/>
    <w:rsid w:val="005A42B7"/>
    <w:rsid w:val="005B006C"/>
    <w:rsid w:val="005B35FC"/>
    <w:rsid w:val="005B5E7A"/>
    <w:rsid w:val="005C639D"/>
    <w:rsid w:val="005D26AB"/>
    <w:rsid w:val="005D760C"/>
    <w:rsid w:val="005E1513"/>
    <w:rsid w:val="005E74E0"/>
    <w:rsid w:val="0060216B"/>
    <w:rsid w:val="0061289F"/>
    <w:rsid w:val="00624BD2"/>
    <w:rsid w:val="00642B33"/>
    <w:rsid w:val="006876C8"/>
    <w:rsid w:val="006942DD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641AD"/>
    <w:rsid w:val="007A5190"/>
    <w:rsid w:val="007A6813"/>
    <w:rsid w:val="007B684D"/>
    <w:rsid w:val="007B746A"/>
    <w:rsid w:val="007D6764"/>
    <w:rsid w:val="0080008F"/>
    <w:rsid w:val="0082703D"/>
    <w:rsid w:val="00832F26"/>
    <w:rsid w:val="00851549"/>
    <w:rsid w:val="008547D5"/>
    <w:rsid w:val="00856D88"/>
    <w:rsid w:val="008734E2"/>
    <w:rsid w:val="00873BC1"/>
    <w:rsid w:val="008D389F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14A36"/>
    <w:rsid w:val="00A27279"/>
    <w:rsid w:val="00A32E91"/>
    <w:rsid w:val="00A35673"/>
    <w:rsid w:val="00A44FD7"/>
    <w:rsid w:val="00A637BD"/>
    <w:rsid w:val="00A645CF"/>
    <w:rsid w:val="00A72517"/>
    <w:rsid w:val="00A730FE"/>
    <w:rsid w:val="00A92C37"/>
    <w:rsid w:val="00A96AED"/>
    <w:rsid w:val="00AA671B"/>
    <w:rsid w:val="00AB0D1B"/>
    <w:rsid w:val="00AD7A48"/>
    <w:rsid w:val="00AD7CDD"/>
    <w:rsid w:val="00AE4A61"/>
    <w:rsid w:val="00B07BDA"/>
    <w:rsid w:val="00B531D4"/>
    <w:rsid w:val="00B72E32"/>
    <w:rsid w:val="00B80A9A"/>
    <w:rsid w:val="00B91363"/>
    <w:rsid w:val="00B97C14"/>
    <w:rsid w:val="00BB7FDE"/>
    <w:rsid w:val="00BE36C6"/>
    <w:rsid w:val="00BF5735"/>
    <w:rsid w:val="00C00A6D"/>
    <w:rsid w:val="00C10C40"/>
    <w:rsid w:val="00C165EA"/>
    <w:rsid w:val="00C226A8"/>
    <w:rsid w:val="00C3359B"/>
    <w:rsid w:val="00C61E74"/>
    <w:rsid w:val="00C66426"/>
    <w:rsid w:val="00C70DD3"/>
    <w:rsid w:val="00C855A2"/>
    <w:rsid w:val="00C919B4"/>
    <w:rsid w:val="00CB5030"/>
    <w:rsid w:val="00CC335F"/>
    <w:rsid w:val="00CE235A"/>
    <w:rsid w:val="00D01B34"/>
    <w:rsid w:val="00D07F69"/>
    <w:rsid w:val="00D45F12"/>
    <w:rsid w:val="00D55EB1"/>
    <w:rsid w:val="00D70684"/>
    <w:rsid w:val="00DB4A14"/>
    <w:rsid w:val="00DC0B10"/>
    <w:rsid w:val="00DF594F"/>
    <w:rsid w:val="00E16AF5"/>
    <w:rsid w:val="00E21B7F"/>
    <w:rsid w:val="00E25651"/>
    <w:rsid w:val="00E33838"/>
    <w:rsid w:val="00E569BE"/>
    <w:rsid w:val="00E616CC"/>
    <w:rsid w:val="00E74339"/>
    <w:rsid w:val="00E774CE"/>
    <w:rsid w:val="00E84F13"/>
    <w:rsid w:val="00EA1DDA"/>
    <w:rsid w:val="00ED7891"/>
    <w:rsid w:val="00EF76CA"/>
    <w:rsid w:val="00F07055"/>
    <w:rsid w:val="00F173B6"/>
    <w:rsid w:val="00F20809"/>
    <w:rsid w:val="00F40385"/>
    <w:rsid w:val="00F61D88"/>
    <w:rsid w:val="00F62DCA"/>
    <w:rsid w:val="00F758A7"/>
    <w:rsid w:val="00FD1244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0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70E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0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7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70E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C7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70E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C70E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3C7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51</Words>
  <Characters>294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subject/>
  <dc:creator>Sky123.Org</dc:creator>
  <cp:keywords/>
  <dc:description/>
  <cp:lastModifiedBy>Windows 用户</cp:lastModifiedBy>
  <cp:revision>7</cp:revision>
  <cp:lastPrinted>2016-09-01T08:32:00Z</cp:lastPrinted>
  <dcterms:created xsi:type="dcterms:W3CDTF">2016-09-03T08:27:00Z</dcterms:created>
  <dcterms:modified xsi:type="dcterms:W3CDTF">2016-09-03T09:25:00Z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